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1 Welcome back to school!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第六课时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选出不同类的一项。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1. A. she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your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2. A. hand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teacher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student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3. A. China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USA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NBA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4. A. boy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pupil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girl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5. A. friend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tiger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bear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情景选择。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 xml:space="preserve">1. </w:t>
      </w:r>
      <w:r>
        <w:rPr>
          <w:rFonts w:hint="eastAsia" w:cs="Times New Roman"/>
          <w:sz w:val="24"/>
          <w:szCs w:val="24"/>
          <w:lang w:eastAsia="zh-CN"/>
        </w:rPr>
        <w:t>班里来了</w:t>
      </w:r>
      <w:r>
        <w:rPr>
          <w:rFonts w:hint="default" w:ascii="Times New Roman" w:hAnsi="Times New Roman" w:cs="Times New Roman"/>
          <w:sz w:val="24"/>
          <w:szCs w:val="24"/>
        </w:rPr>
        <w:t>新同学时，你应该说：_______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Welcome! 　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Are you OK?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You’re welcome.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 你想知道对方是哪里人，可以这样问：_______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How are you?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What's your name?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Where are you from?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新同学迈克来你家做客，你可以这样向父母介绍他：________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He’s Mike.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This is Mike.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Hello, Mike.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4. 小明来自江西，他应该这样介绍自己：_______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I’m from Jiangxi.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I'm Jiangxi.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He’s Jiangxi.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5. 假如你是魏华，可以这样对新朋友说：________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Hi, Wei Hua.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This is Wei Hua.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Hello, I’m Wei Hua.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选择合适的句子，将对话补充完整。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A: Good morning, Jim.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B: 1.______，Li Mei. Mike, this is my friend Li Mei. Li Mei, this is my brother, Mike.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C: Nice to meet you, Li Mei.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A: 2.______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C: 3.______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A: I am from China.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C: 4.__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219075</wp:posOffset>
                </wp:positionV>
                <wp:extent cx="1913255" cy="1254125"/>
                <wp:effectExtent l="4445" t="4445" r="635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255" cy="12541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.45pt;margin-top:17.25pt;height:98.75pt;width:150.65pt;z-index:251668480;mso-width-relative:page;mso-height-relative:page;" filled="f" stroked="t" coordsize="21600,21600" o:gfxdata="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oNiL52QAAAAoBAAAPAAAA&#10;AAAAAAEAIAAAACIAAABkcnMvZG93bnJldi54bWxQSwECFAAUAAAACACHTuJAJOHwy9sBAACoAwAA&#10;DgAAAAAAAAABACAAAAAoAQAAZHJzL2Uyb0RvYy54bWxQSwUGAAAAAAYABgBZAQAAdQUAAAAA&#10;">
                <v:path/>
                <v:fill on="f" focussize="0,0"/>
                <v:stroke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w:t>A: Thank you.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Where are you from?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B. Welcome to our school!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C. Good morning</w:t>
      </w:r>
      <w:r>
        <w:rPr>
          <w:rFonts w:hint="eastAsia" w:cs="Times New Roman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D. Nice to meet you, too.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eastAsia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2.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3.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  <w:lang w:val="en-US" w:eastAsia="zh-CN"/>
        </w:rPr>
        <w:t xml:space="preserve">  4.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5. </w:t>
      </w:r>
      <w:r>
        <w:rPr>
          <w:rFonts w:hint="default" w:ascii="Times New Roman" w:hAnsi="Times New Roman" w:cs="Times New Roman"/>
          <w:sz w:val="24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2.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  <w:lang w:val="en-US" w:eastAsia="zh-CN"/>
        </w:rPr>
        <w:t xml:space="preserve">  3.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4.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5. </w:t>
      </w:r>
      <w:r>
        <w:rPr>
          <w:rFonts w:hint="default" w:ascii="Times New Roman" w:hAnsi="Times New Roman" w:cs="Times New Roman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  <w:lang w:val="en-US" w:eastAsia="zh-CN"/>
        </w:rPr>
        <w:t xml:space="preserve">  2.</w:t>
      </w:r>
      <w:r>
        <w:rPr>
          <w:rFonts w:hint="default" w:ascii="Times New Roman" w:hAnsi="Times New Roman" w:cs="Times New Roman"/>
          <w:sz w:val="24"/>
          <w:szCs w:val="24"/>
        </w:rPr>
        <w:t xml:space="preserve"> D </w:t>
      </w:r>
      <w:r>
        <w:rPr>
          <w:rFonts w:hint="eastAsia" w:cs="Times New Roman"/>
          <w:sz w:val="24"/>
          <w:szCs w:val="24"/>
          <w:lang w:val="en-US" w:eastAsia="zh-CN"/>
        </w:rPr>
        <w:t xml:space="preserve">  3.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4.</w:t>
      </w:r>
      <w:r>
        <w:rPr>
          <w:rFonts w:hint="default" w:ascii="Times New Roman" w:hAnsi="Times New Roman" w:cs="Times New Roman"/>
          <w:sz w:val="24"/>
          <w:szCs w:val="24"/>
        </w:rPr>
        <w:t xml:space="preserve">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2018-09-05T06:15:00Z</dcterms:created>
  <dc:creator>Administrator</dc:creator>
  <cp:lastModifiedBy>Administrator</cp:lastModifiedBy>
  <dcterms:modified xsi:type="dcterms:W3CDTF">2018-09-05T06:16:17Z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